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618" w:rsidRDefault="00BF4618" w:rsidP="00034E4B">
      <w:pPr>
        <w:pStyle w:val="20"/>
        <w:shd w:val="clear" w:color="auto" w:fill="auto"/>
        <w:spacing w:line="240" w:lineRule="exact"/>
        <w:ind w:left="2829" w:firstLine="709"/>
        <w:jc w:val="right"/>
        <w:rPr>
          <w:sz w:val="28"/>
          <w:szCs w:val="28"/>
        </w:rPr>
      </w:pPr>
      <w:r w:rsidRPr="00BC0C09">
        <w:rPr>
          <w:sz w:val="28"/>
          <w:szCs w:val="28"/>
        </w:rPr>
        <w:t xml:space="preserve">Проект </w:t>
      </w:r>
    </w:p>
    <w:p w:rsidR="00BF4618" w:rsidRDefault="00BF4618" w:rsidP="00034E4B">
      <w:pPr>
        <w:pStyle w:val="20"/>
        <w:shd w:val="clear" w:color="auto" w:fill="auto"/>
        <w:spacing w:line="240" w:lineRule="exact"/>
        <w:ind w:left="2829" w:firstLine="709"/>
        <w:jc w:val="right"/>
        <w:rPr>
          <w:sz w:val="28"/>
          <w:szCs w:val="28"/>
        </w:rPr>
      </w:pPr>
    </w:p>
    <w:p w:rsidR="00BF4618" w:rsidRDefault="00BF4618" w:rsidP="00034E4B">
      <w:pPr>
        <w:pStyle w:val="20"/>
        <w:shd w:val="clear" w:color="auto" w:fill="auto"/>
        <w:spacing w:line="240" w:lineRule="exact"/>
        <w:ind w:left="3539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BC0C09">
        <w:rPr>
          <w:sz w:val="28"/>
          <w:szCs w:val="28"/>
        </w:rPr>
        <w:t>несен главой город</w:t>
      </w:r>
      <w:r>
        <w:rPr>
          <w:sz w:val="28"/>
          <w:szCs w:val="28"/>
        </w:rPr>
        <w:t>ского округа – главой</w:t>
      </w:r>
    </w:p>
    <w:p w:rsidR="00BF4618" w:rsidRDefault="00BF4618" w:rsidP="00034E4B">
      <w:pPr>
        <w:pStyle w:val="20"/>
        <w:shd w:val="clear" w:color="auto" w:fill="auto"/>
        <w:spacing w:line="240" w:lineRule="exact"/>
        <w:ind w:left="3538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Соликамского городского </w:t>
      </w:r>
    </w:p>
    <w:p w:rsidR="00BF4618" w:rsidRDefault="00BF4618" w:rsidP="00034E4B">
      <w:pPr>
        <w:pStyle w:val="20"/>
        <w:shd w:val="clear" w:color="auto" w:fill="auto"/>
        <w:spacing w:line="240" w:lineRule="exact"/>
        <w:ind w:left="3538" w:firstLine="709"/>
        <w:rPr>
          <w:sz w:val="28"/>
          <w:szCs w:val="28"/>
        </w:rPr>
      </w:pPr>
      <w:r>
        <w:rPr>
          <w:sz w:val="28"/>
          <w:szCs w:val="28"/>
        </w:rPr>
        <w:t xml:space="preserve">     округа</w:t>
      </w:r>
    </w:p>
    <w:p w:rsidR="00BF4618" w:rsidRDefault="00BF4618" w:rsidP="00034E4B">
      <w:pPr>
        <w:pStyle w:val="20"/>
        <w:shd w:val="clear" w:color="auto" w:fill="auto"/>
        <w:spacing w:line="240" w:lineRule="exact"/>
        <w:ind w:left="3538" w:firstLine="709"/>
        <w:rPr>
          <w:sz w:val="28"/>
          <w:szCs w:val="28"/>
        </w:rPr>
      </w:pPr>
    </w:p>
    <w:p w:rsidR="00BF4618" w:rsidRDefault="00BF4618" w:rsidP="00B3407E">
      <w:pPr>
        <w:pStyle w:val="20"/>
        <w:shd w:val="clear" w:color="auto" w:fill="auto"/>
        <w:spacing w:line="240" w:lineRule="exact"/>
        <w:ind w:left="7787" w:firstLine="1"/>
        <w:rPr>
          <w:sz w:val="28"/>
          <w:szCs w:val="28"/>
        </w:rPr>
      </w:pPr>
      <w:r>
        <w:rPr>
          <w:sz w:val="28"/>
          <w:szCs w:val="28"/>
        </w:rPr>
        <w:t>Е.Н.Самоуковым</w:t>
      </w: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BF4618" w:rsidRPr="00B558B1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  <w:r w:rsidRPr="00B558B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структуру</w:t>
      </w:r>
      <w:r w:rsidRPr="00B558B1">
        <w:rPr>
          <w:sz w:val="28"/>
          <w:szCs w:val="28"/>
        </w:rPr>
        <w:t xml:space="preserve"> </w:t>
      </w: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Соликамского </w:t>
      </w: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округа, утвержденную решением </w:t>
      </w: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городского округа </w:t>
      </w:r>
    </w:p>
    <w:p w:rsidR="00BF4618" w:rsidRDefault="00BF461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  <w:r>
        <w:rPr>
          <w:sz w:val="28"/>
          <w:szCs w:val="28"/>
        </w:rPr>
        <w:t>от 28.07.2021 № 958</w:t>
      </w:r>
    </w:p>
    <w:p w:rsidR="00BF4618" w:rsidRPr="00BC0C09" w:rsidRDefault="00BF4618" w:rsidP="00FC5381">
      <w:pPr>
        <w:pStyle w:val="10"/>
        <w:keepNext/>
        <w:keepLines/>
        <w:shd w:val="clear" w:color="auto" w:fill="auto"/>
        <w:spacing w:after="480" w:line="240" w:lineRule="auto"/>
        <w:rPr>
          <w:sz w:val="28"/>
          <w:szCs w:val="28"/>
        </w:rPr>
      </w:pPr>
    </w:p>
    <w:p w:rsidR="00BF4618" w:rsidRPr="00BC0C09" w:rsidRDefault="00BF4618" w:rsidP="00171219">
      <w:pPr>
        <w:pStyle w:val="11"/>
        <w:shd w:val="clear" w:color="auto" w:fill="auto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37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            № 131-ФЗ «Об общих принципах организации местного самоуправления в Российской Федерации»</w:t>
      </w:r>
      <w:r>
        <w:rPr>
          <w:color w:val="auto"/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статьями 23, </w:t>
      </w:r>
      <w:r w:rsidRPr="00BC0C09">
        <w:rPr>
          <w:sz w:val="28"/>
          <w:szCs w:val="28"/>
        </w:rPr>
        <w:t xml:space="preserve">30 Устава Соликамского городского округа </w:t>
      </w:r>
    </w:p>
    <w:p w:rsidR="00BF4618" w:rsidRPr="00BC0C09" w:rsidRDefault="00BF4618" w:rsidP="00171219">
      <w:pPr>
        <w:pStyle w:val="11"/>
        <w:shd w:val="clear" w:color="auto" w:fill="auto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r w:rsidRPr="00BC0C09">
        <w:rPr>
          <w:sz w:val="28"/>
          <w:szCs w:val="28"/>
        </w:rPr>
        <w:t>Соликамск</w:t>
      </w:r>
      <w:r>
        <w:rPr>
          <w:sz w:val="28"/>
          <w:szCs w:val="28"/>
        </w:rPr>
        <w:t>ого</w:t>
      </w:r>
      <w:r w:rsidRPr="00BC0C09">
        <w:rPr>
          <w:sz w:val="28"/>
          <w:szCs w:val="28"/>
        </w:rPr>
        <w:t xml:space="preserve"> городск</w:t>
      </w:r>
      <w:r>
        <w:rPr>
          <w:sz w:val="28"/>
          <w:szCs w:val="28"/>
        </w:rPr>
        <w:t>ого</w:t>
      </w:r>
      <w:r w:rsidRPr="00BC0C09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BC0C09">
        <w:rPr>
          <w:sz w:val="28"/>
          <w:szCs w:val="28"/>
        </w:rPr>
        <w:t xml:space="preserve"> РЕШИЛА:</w:t>
      </w:r>
    </w:p>
    <w:p w:rsidR="00BF4618" w:rsidRDefault="00BF4618" w:rsidP="00171219">
      <w:pPr>
        <w:pStyle w:val="10"/>
        <w:keepNext/>
        <w:keepLines/>
        <w:shd w:val="clear" w:color="auto" w:fill="auto"/>
        <w:tabs>
          <w:tab w:val="left" w:pos="846"/>
        </w:tabs>
        <w:spacing w:after="0" w:line="360" w:lineRule="exact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Внести в структуру администрации Соликамского городского округа, утвержденную решением Думы Соликамского городского округа от 28 июля </w:t>
      </w:r>
      <w:smartTag w:uri="urn:schemas-microsoft-com:office:smarttags" w:element="metricconverter">
        <w:smartTagPr>
          <w:attr w:name="ProductID" w:val="2021 г"/>
        </w:smartTagPr>
        <w:r>
          <w:rPr>
            <w:b w:val="0"/>
            <w:sz w:val="28"/>
            <w:szCs w:val="28"/>
          </w:rPr>
          <w:t>2021 г</w:t>
        </w:r>
      </w:smartTag>
      <w:r>
        <w:rPr>
          <w:b w:val="0"/>
          <w:sz w:val="28"/>
          <w:szCs w:val="28"/>
        </w:rPr>
        <w:t>. № 958, следующее изменение:</w:t>
      </w:r>
    </w:p>
    <w:p w:rsidR="00BF4618" w:rsidRDefault="00BF4618" w:rsidP="00171219">
      <w:pPr>
        <w:pStyle w:val="10"/>
        <w:keepNext/>
        <w:keepLines/>
        <w:shd w:val="clear" w:color="auto" w:fill="auto"/>
        <w:tabs>
          <w:tab w:val="left" w:pos="846"/>
        </w:tabs>
        <w:spacing w:after="0" w:line="360" w:lineRule="exact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пункты 2.9 и 2.16 признать утратившими силу.</w:t>
      </w:r>
    </w:p>
    <w:p w:rsidR="00BF4618" w:rsidRDefault="00BF4618" w:rsidP="00171219">
      <w:pPr>
        <w:pStyle w:val="11"/>
        <w:shd w:val="clear" w:color="auto" w:fill="auto"/>
        <w:tabs>
          <w:tab w:val="left" w:pos="567"/>
        </w:tabs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BC0C09">
        <w:rPr>
          <w:sz w:val="28"/>
          <w:szCs w:val="28"/>
        </w:rPr>
        <w:t xml:space="preserve">. Настоящее решение вступает в силу </w:t>
      </w:r>
      <w:r w:rsidRPr="00F703BE">
        <w:rPr>
          <w:color w:val="auto"/>
          <w:sz w:val="28"/>
          <w:szCs w:val="28"/>
        </w:rPr>
        <w:t xml:space="preserve">после </w:t>
      </w:r>
      <w:r>
        <w:rPr>
          <w:color w:val="auto"/>
          <w:sz w:val="28"/>
          <w:szCs w:val="28"/>
        </w:rPr>
        <w:t xml:space="preserve">его </w:t>
      </w:r>
      <w:bookmarkStart w:id="0" w:name="_GoBack"/>
      <w:bookmarkEnd w:id="0"/>
      <w:r w:rsidRPr="00F703BE">
        <w:rPr>
          <w:color w:val="auto"/>
          <w:sz w:val="28"/>
          <w:szCs w:val="28"/>
        </w:rPr>
        <w:t>офици</w:t>
      </w:r>
      <w:r>
        <w:rPr>
          <w:color w:val="auto"/>
          <w:sz w:val="28"/>
          <w:szCs w:val="28"/>
        </w:rPr>
        <w:t>ального опубликования в газете «</w:t>
      </w:r>
      <w:r w:rsidRPr="00F703BE">
        <w:rPr>
          <w:color w:val="auto"/>
          <w:sz w:val="28"/>
          <w:szCs w:val="28"/>
        </w:rPr>
        <w:t>Соликамский рабочий</w:t>
      </w:r>
      <w:r>
        <w:rPr>
          <w:color w:val="auto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F4618" w:rsidRDefault="00BF4618" w:rsidP="00171219">
      <w:pPr>
        <w:pStyle w:val="11"/>
        <w:shd w:val="clear" w:color="auto" w:fill="auto"/>
        <w:tabs>
          <w:tab w:val="left" w:pos="567"/>
        </w:tabs>
        <w:spacing w:before="0" w:after="0" w:line="360" w:lineRule="exact"/>
        <w:ind w:firstLine="709"/>
        <w:rPr>
          <w:sz w:val="28"/>
          <w:szCs w:val="28"/>
        </w:rPr>
      </w:pPr>
    </w:p>
    <w:p w:rsidR="00BF4618" w:rsidRPr="00DE5014" w:rsidRDefault="00BF4618" w:rsidP="00FC5381">
      <w:pPr>
        <w:pStyle w:val="11"/>
        <w:shd w:val="clear" w:color="auto" w:fill="auto"/>
        <w:spacing w:before="0" w:after="0" w:line="240" w:lineRule="auto"/>
        <w:ind w:right="23"/>
        <w:rPr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4927"/>
        <w:gridCol w:w="4534"/>
      </w:tblGrid>
      <w:tr w:rsidR="00BF4618" w:rsidRPr="00BC0C09" w:rsidTr="004A468B">
        <w:tc>
          <w:tcPr>
            <w:tcW w:w="4927" w:type="dxa"/>
          </w:tcPr>
          <w:p w:rsidR="00BF4618" w:rsidRPr="004A468B" w:rsidRDefault="00BF4618" w:rsidP="004A468B">
            <w:pPr>
              <w:pStyle w:val="11"/>
              <w:shd w:val="clear" w:color="auto" w:fill="auto"/>
              <w:spacing w:before="0" w:after="0" w:line="240" w:lineRule="exact"/>
              <w:ind w:right="23"/>
              <w:jc w:val="left"/>
              <w:rPr>
                <w:sz w:val="28"/>
                <w:szCs w:val="28"/>
              </w:rPr>
            </w:pPr>
            <w:r w:rsidRPr="004A468B">
              <w:rPr>
                <w:sz w:val="28"/>
                <w:szCs w:val="28"/>
              </w:rPr>
              <w:t>Председатель Думы Соликамского городского округа</w:t>
            </w:r>
          </w:p>
        </w:tc>
        <w:tc>
          <w:tcPr>
            <w:tcW w:w="4534" w:type="dxa"/>
          </w:tcPr>
          <w:p w:rsidR="00BF4618" w:rsidRPr="004A468B" w:rsidRDefault="00BF4618" w:rsidP="00C47A8B">
            <w:pPr>
              <w:pStyle w:val="11"/>
              <w:shd w:val="clear" w:color="auto" w:fill="auto"/>
              <w:spacing w:before="0" w:after="0" w:line="240" w:lineRule="exact"/>
              <w:ind w:left="214" w:right="23"/>
              <w:jc w:val="left"/>
              <w:rPr>
                <w:sz w:val="28"/>
                <w:szCs w:val="28"/>
              </w:rPr>
            </w:pPr>
            <w:r w:rsidRPr="004A468B">
              <w:rPr>
                <w:sz w:val="28"/>
                <w:szCs w:val="28"/>
              </w:rPr>
              <w:t xml:space="preserve">Глава городского округа – </w:t>
            </w:r>
          </w:p>
          <w:p w:rsidR="00BF4618" w:rsidRPr="004A468B" w:rsidRDefault="00BF4618" w:rsidP="00C47A8B">
            <w:pPr>
              <w:pStyle w:val="11"/>
              <w:shd w:val="clear" w:color="auto" w:fill="auto"/>
              <w:spacing w:before="0" w:after="0" w:line="240" w:lineRule="exact"/>
              <w:ind w:left="214" w:right="23"/>
              <w:jc w:val="left"/>
              <w:rPr>
                <w:sz w:val="28"/>
                <w:szCs w:val="28"/>
              </w:rPr>
            </w:pPr>
            <w:r w:rsidRPr="004A468B">
              <w:rPr>
                <w:sz w:val="28"/>
                <w:szCs w:val="28"/>
              </w:rPr>
              <w:t>глава администрации Соликамского городского округа</w:t>
            </w:r>
          </w:p>
        </w:tc>
      </w:tr>
      <w:tr w:rsidR="00BF4618" w:rsidRPr="00BC0C09" w:rsidTr="004A468B">
        <w:tc>
          <w:tcPr>
            <w:tcW w:w="4927" w:type="dxa"/>
          </w:tcPr>
          <w:p w:rsidR="00BF4618" w:rsidRPr="004A468B" w:rsidRDefault="00BF4618" w:rsidP="00C47A8B">
            <w:pPr>
              <w:pStyle w:val="11"/>
              <w:shd w:val="clear" w:color="auto" w:fill="auto"/>
              <w:spacing w:before="0" w:after="0" w:line="240" w:lineRule="exact"/>
              <w:ind w:right="475"/>
              <w:jc w:val="right"/>
              <w:rPr>
                <w:sz w:val="28"/>
                <w:szCs w:val="28"/>
              </w:rPr>
            </w:pPr>
            <w:r w:rsidRPr="004A468B">
              <w:rPr>
                <w:sz w:val="28"/>
                <w:szCs w:val="28"/>
              </w:rPr>
              <w:t>И.Г.Мингазеев</w:t>
            </w:r>
          </w:p>
        </w:tc>
        <w:tc>
          <w:tcPr>
            <w:tcW w:w="4534" w:type="dxa"/>
          </w:tcPr>
          <w:p w:rsidR="00BF4618" w:rsidRPr="004A468B" w:rsidRDefault="00BF4618" w:rsidP="00C47A8B">
            <w:pPr>
              <w:pStyle w:val="11"/>
              <w:shd w:val="clear" w:color="auto" w:fill="auto"/>
              <w:spacing w:before="0" w:after="0" w:line="240" w:lineRule="exact"/>
              <w:ind w:left="214" w:right="23"/>
              <w:jc w:val="right"/>
              <w:rPr>
                <w:sz w:val="28"/>
                <w:szCs w:val="28"/>
              </w:rPr>
            </w:pPr>
            <w:r w:rsidRPr="004A468B">
              <w:rPr>
                <w:sz w:val="28"/>
                <w:szCs w:val="28"/>
              </w:rPr>
              <w:t>Е.Н.Самоуков</w:t>
            </w:r>
          </w:p>
        </w:tc>
      </w:tr>
    </w:tbl>
    <w:p w:rsidR="00BF4618" w:rsidRPr="003635EC" w:rsidRDefault="00BF4618" w:rsidP="0091389D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</w:p>
    <w:sectPr w:rsidR="00BF4618" w:rsidRPr="003635EC" w:rsidSect="003420F5">
      <w:footerReference w:type="default" r:id="rId7"/>
      <w:type w:val="continuous"/>
      <w:pgSz w:w="11905" w:h="16837"/>
      <w:pgMar w:top="1134" w:right="567" w:bottom="56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618" w:rsidRDefault="00BF4618" w:rsidP="00F81A0A">
      <w:r>
        <w:separator/>
      </w:r>
    </w:p>
  </w:endnote>
  <w:endnote w:type="continuationSeparator" w:id="0">
    <w:p w:rsidR="00BF4618" w:rsidRDefault="00BF4618" w:rsidP="00F81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18" w:rsidRDefault="00BF4618">
    <w:pPr>
      <w:pStyle w:val="Footer"/>
      <w:rPr>
        <w:rFonts w:ascii="Times New Roman" w:hAnsi="Times New Roman" w:cs="Times New Roman"/>
        <w:sz w:val="20"/>
        <w:szCs w:val="20"/>
      </w:rPr>
    </w:pPr>
  </w:p>
  <w:p w:rsidR="00BF4618" w:rsidRDefault="00BF4618">
    <w:pPr>
      <w:pStyle w:val="Footer"/>
      <w:rPr>
        <w:rFonts w:ascii="Times New Roman" w:hAnsi="Times New Roman" w:cs="Times New Roman"/>
        <w:sz w:val="20"/>
        <w:szCs w:val="20"/>
      </w:rPr>
    </w:pPr>
  </w:p>
  <w:p w:rsidR="00BF4618" w:rsidRPr="005849F3" w:rsidRDefault="00BF4618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618" w:rsidRDefault="00BF4618"/>
  </w:footnote>
  <w:footnote w:type="continuationSeparator" w:id="0">
    <w:p w:rsidR="00BF4618" w:rsidRDefault="00BF461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83016"/>
    <w:multiLevelType w:val="multilevel"/>
    <w:tmpl w:val="540A76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7C5254C"/>
    <w:multiLevelType w:val="hybridMultilevel"/>
    <w:tmpl w:val="2304B7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A0A"/>
    <w:rsid w:val="0001153D"/>
    <w:rsid w:val="000131E8"/>
    <w:rsid w:val="00023B5A"/>
    <w:rsid w:val="00034E4B"/>
    <w:rsid w:val="0004210C"/>
    <w:rsid w:val="00061420"/>
    <w:rsid w:val="00075740"/>
    <w:rsid w:val="00084FB0"/>
    <w:rsid w:val="00091D8A"/>
    <w:rsid w:val="00091E4A"/>
    <w:rsid w:val="000A19D1"/>
    <w:rsid w:val="000A7CC5"/>
    <w:rsid w:val="000B042A"/>
    <w:rsid w:val="000B2916"/>
    <w:rsid w:val="000B3861"/>
    <w:rsid w:val="00103CBF"/>
    <w:rsid w:val="001547CA"/>
    <w:rsid w:val="00171219"/>
    <w:rsid w:val="00171CC6"/>
    <w:rsid w:val="00172A14"/>
    <w:rsid w:val="0019675F"/>
    <w:rsid w:val="001B533D"/>
    <w:rsid w:val="001C1A81"/>
    <w:rsid w:val="001D32BE"/>
    <w:rsid w:val="001D61AF"/>
    <w:rsid w:val="001E76E6"/>
    <w:rsid w:val="00202B02"/>
    <w:rsid w:val="00202C8E"/>
    <w:rsid w:val="002178C4"/>
    <w:rsid w:val="00235614"/>
    <w:rsid w:val="00255CC4"/>
    <w:rsid w:val="00265228"/>
    <w:rsid w:val="00265A96"/>
    <w:rsid w:val="002717D6"/>
    <w:rsid w:val="00274192"/>
    <w:rsid w:val="00276903"/>
    <w:rsid w:val="00282751"/>
    <w:rsid w:val="002A0243"/>
    <w:rsid w:val="002A366D"/>
    <w:rsid w:val="002A3F2C"/>
    <w:rsid w:val="002B0572"/>
    <w:rsid w:val="002B32FC"/>
    <w:rsid w:val="002B7C4E"/>
    <w:rsid w:val="002E168E"/>
    <w:rsid w:val="002E5A17"/>
    <w:rsid w:val="002F053C"/>
    <w:rsid w:val="002F6C8D"/>
    <w:rsid w:val="002F7551"/>
    <w:rsid w:val="00311905"/>
    <w:rsid w:val="003234B9"/>
    <w:rsid w:val="00325359"/>
    <w:rsid w:val="00340C99"/>
    <w:rsid w:val="003420F5"/>
    <w:rsid w:val="0034639B"/>
    <w:rsid w:val="003635EC"/>
    <w:rsid w:val="003B50BC"/>
    <w:rsid w:val="003E059B"/>
    <w:rsid w:val="003F1337"/>
    <w:rsid w:val="00402D57"/>
    <w:rsid w:val="004140BB"/>
    <w:rsid w:val="00431B11"/>
    <w:rsid w:val="00436F45"/>
    <w:rsid w:val="00480D57"/>
    <w:rsid w:val="00496930"/>
    <w:rsid w:val="004A468B"/>
    <w:rsid w:val="004A47DB"/>
    <w:rsid w:val="004B5399"/>
    <w:rsid w:val="004C7842"/>
    <w:rsid w:val="004E3862"/>
    <w:rsid w:val="004E5B87"/>
    <w:rsid w:val="004F5AF4"/>
    <w:rsid w:val="004F6B00"/>
    <w:rsid w:val="004F74F5"/>
    <w:rsid w:val="005042EE"/>
    <w:rsid w:val="00511EDA"/>
    <w:rsid w:val="00521989"/>
    <w:rsid w:val="005223CD"/>
    <w:rsid w:val="00522D70"/>
    <w:rsid w:val="00535BCA"/>
    <w:rsid w:val="0055560A"/>
    <w:rsid w:val="005849F3"/>
    <w:rsid w:val="0058712C"/>
    <w:rsid w:val="0059141D"/>
    <w:rsid w:val="00597FEF"/>
    <w:rsid w:val="005A52EF"/>
    <w:rsid w:val="005B012B"/>
    <w:rsid w:val="005D0CA8"/>
    <w:rsid w:val="005F17C5"/>
    <w:rsid w:val="005F4A02"/>
    <w:rsid w:val="0061538D"/>
    <w:rsid w:val="00630FA6"/>
    <w:rsid w:val="00641C25"/>
    <w:rsid w:val="0064501A"/>
    <w:rsid w:val="006509AE"/>
    <w:rsid w:val="00653EE7"/>
    <w:rsid w:val="0065572A"/>
    <w:rsid w:val="00662BB5"/>
    <w:rsid w:val="0067009D"/>
    <w:rsid w:val="0067135F"/>
    <w:rsid w:val="006746C5"/>
    <w:rsid w:val="00676963"/>
    <w:rsid w:val="006B2732"/>
    <w:rsid w:val="006C65C4"/>
    <w:rsid w:val="006D7A03"/>
    <w:rsid w:val="007030F7"/>
    <w:rsid w:val="00714CE8"/>
    <w:rsid w:val="00721A7B"/>
    <w:rsid w:val="00752EDF"/>
    <w:rsid w:val="007923EB"/>
    <w:rsid w:val="007B1D26"/>
    <w:rsid w:val="007B528B"/>
    <w:rsid w:val="007D1C78"/>
    <w:rsid w:val="007D4C20"/>
    <w:rsid w:val="007D590C"/>
    <w:rsid w:val="007E71F9"/>
    <w:rsid w:val="007F6D83"/>
    <w:rsid w:val="00806458"/>
    <w:rsid w:val="0083781F"/>
    <w:rsid w:val="00882B93"/>
    <w:rsid w:val="008909BE"/>
    <w:rsid w:val="00892F59"/>
    <w:rsid w:val="008B5938"/>
    <w:rsid w:val="008E761E"/>
    <w:rsid w:val="0091389D"/>
    <w:rsid w:val="00920D8A"/>
    <w:rsid w:val="00936597"/>
    <w:rsid w:val="009417B0"/>
    <w:rsid w:val="00946C63"/>
    <w:rsid w:val="0095311A"/>
    <w:rsid w:val="00966D33"/>
    <w:rsid w:val="00986ADC"/>
    <w:rsid w:val="009B6515"/>
    <w:rsid w:val="009E4694"/>
    <w:rsid w:val="009F0915"/>
    <w:rsid w:val="009F18D5"/>
    <w:rsid w:val="009F1D69"/>
    <w:rsid w:val="00A1791E"/>
    <w:rsid w:val="00A355DC"/>
    <w:rsid w:val="00A52EC6"/>
    <w:rsid w:val="00A85829"/>
    <w:rsid w:val="00A85DA8"/>
    <w:rsid w:val="00A9440C"/>
    <w:rsid w:val="00AA1EBB"/>
    <w:rsid w:val="00AA3E9E"/>
    <w:rsid w:val="00AB3BB8"/>
    <w:rsid w:val="00AD4195"/>
    <w:rsid w:val="00AE1689"/>
    <w:rsid w:val="00AE6BB5"/>
    <w:rsid w:val="00B17280"/>
    <w:rsid w:val="00B3407E"/>
    <w:rsid w:val="00B558B1"/>
    <w:rsid w:val="00BC0C09"/>
    <w:rsid w:val="00BF4416"/>
    <w:rsid w:val="00BF4618"/>
    <w:rsid w:val="00C47A8B"/>
    <w:rsid w:val="00C606D7"/>
    <w:rsid w:val="00C60C16"/>
    <w:rsid w:val="00C670AB"/>
    <w:rsid w:val="00C80D1A"/>
    <w:rsid w:val="00C85AFA"/>
    <w:rsid w:val="00C86617"/>
    <w:rsid w:val="00C90781"/>
    <w:rsid w:val="00CB6B57"/>
    <w:rsid w:val="00CC0FAE"/>
    <w:rsid w:val="00CC45AC"/>
    <w:rsid w:val="00CD7929"/>
    <w:rsid w:val="00CE3BE0"/>
    <w:rsid w:val="00CE7424"/>
    <w:rsid w:val="00CF7D5A"/>
    <w:rsid w:val="00D01AA1"/>
    <w:rsid w:val="00D0577C"/>
    <w:rsid w:val="00D112B9"/>
    <w:rsid w:val="00D14082"/>
    <w:rsid w:val="00D66AC5"/>
    <w:rsid w:val="00D96F92"/>
    <w:rsid w:val="00DA0323"/>
    <w:rsid w:val="00DB403F"/>
    <w:rsid w:val="00DB6426"/>
    <w:rsid w:val="00DC5A84"/>
    <w:rsid w:val="00DE5014"/>
    <w:rsid w:val="00E12DB7"/>
    <w:rsid w:val="00E13D78"/>
    <w:rsid w:val="00E25B17"/>
    <w:rsid w:val="00E62672"/>
    <w:rsid w:val="00E75F65"/>
    <w:rsid w:val="00E81E15"/>
    <w:rsid w:val="00EA386F"/>
    <w:rsid w:val="00EA61DA"/>
    <w:rsid w:val="00EB526A"/>
    <w:rsid w:val="00ED150B"/>
    <w:rsid w:val="00EF0171"/>
    <w:rsid w:val="00EF47F9"/>
    <w:rsid w:val="00F03A42"/>
    <w:rsid w:val="00F139EE"/>
    <w:rsid w:val="00F21129"/>
    <w:rsid w:val="00F27F3F"/>
    <w:rsid w:val="00F314A0"/>
    <w:rsid w:val="00F47B73"/>
    <w:rsid w:val="00F47E4A"/>
    <w:rsid w:val="00F507C4"/>
    <w:rsid w:val="00F703BE"/>
    <w:rsid w:val="00F734C8"/>
    <w:rsid w:val="00F81A0A"/>
    <w:rsid w:val="00F8479C"/>
    <w:rsid w:val="00F92E1B"/>
    <w:rsid w:val="00F92F01"/>
    <w:rsid w:val="00FC15CA"/>
    <w:rsid w:val="00FC5381"/>
    <w:rsid w:val="00FF517E"/>
    <w:rsid w:val="00FF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A0A"/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81A0A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F81A0A"/>
    <w:rPr>
      <w:rFonts w:ascii="Times New Roman" w:hAnsi="Times New Roman" w:cs="Times New Roman"/>
      <w:spacing w:val="0"/>
      <w:sz w:val="22"/>
      <w:szCs w:val="22"/>
    </w:rPr>
  </w:style>
  <w:style w:type="character" w:customStyle="1" w:styleId="1">
    <w:name w:val="Заголовок №1_"/>
    <w:basedOn w:val="DefaultParagraphFont"/>
    <w:link w:val="10"/>
    <w:uiPriority w:val="99"/>
    <w:locked/>
    <w:rsid w:val="00F81A0A"/>
    <w:rPr>
      <w:rFonts w:ascii="Times New Roman" w:hAnsi="Times New Roman" w:cs="Times New Roman"/>
      <w:spacing w:val="0"/>
      <w:sz w:val="26"/>
      <w:szCs w:val="26"/>
    </w:rPr>
  </w:style>
  <w:style w:type="character" w:customStyle="1" w:styleId="a">
    <w:name w:val="Основной текст_"/>
    <w:basedOn w:val="DefaultParagraphFont"/>
    <w:link w:val="11"/>
    <w:uiPriority w:val="99"/>
    <w:locked/>
    <w:rsid w:val="00F81A0A"/>
    <w:rPr>
      <w:rFonts w:ascii="Times New Roman" w:hAnsi="Times New Roman" w:cs="Times New Roman"/>
      <w:spacing w:val="0"/>
      <w:sz w:val="26"/>
      <w:szCs w:val="26"/>
    </w:rPr>
  </w:style>
  <w:style w:type="paragraph" w:customStyle="1" w:styleId="20">
    <w:name w:val="Основной текст (2)"/>
    <w:basedOn w:val="Normal"/>
    <w:link w:val="2"/>
    <w:uiPriority w:val="99"/>
    <w:rsid w:val="00F81A0A"/>
    <w:pPr>
      <w:shd w:val="clear" w:color="auto" w:fill="FFFFFF"/>
      <w:spacing w:line="24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Normal"/>
    <w:link w:val="1"/>
    <w:uiPriority w:val="99"/>
    <w:rsid w:val="00F81A0A"/>
    <w:pPr>
      <w:shd w:val="clear" w:color="auto" w:fill="FFFFFF"/>
      <w:spacing w:after="42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Основной текст1"/>
    <w:basedOn w:val="Normal"/>
    <w:link w:val="a"/>
    <w:uiPriority w:val="99"/>
    <w:rsid w:val="00F81A0A"/>
    <w:pPr>
      <w:shd w:val="clear" w:color="auto" w:fill="FFFFFF"/>
      <w:spacing w:before="420" w:after="240" w:line="322" w:lineRule="exact"/>
      <w:jc w:val="both"/>
    </w:pPr>
    <w:rPr>
      <w:rFonts w:ascii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99"/>
    <w:rsid w:val="00BC0C0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D150B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5849F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49F3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5849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849F3"/>
    <w:rPr>
      <w:rFonts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rsid w:val="00D01A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AA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723</TotalTime>
  <Pages>1</Pages>
  <Words>156</Words>
  <Characters>894</Characters>
  <Application>Microsoft Office Outlook</Application>
  <DocSecurity>0</DocSecurity>
  <Lines>0</Lines>
  <Paragraphs>0</Paragraphs>
  <ScaleCrop>false</ScaleCrop>
  <Company>AdmSolkam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2021-06-28T06:34:00Z</cp:lastPrinted>
  <dcterms:created xsi:type="dcterms:W3CDTF">2021-06-07T12:00:00Z</dcterms:created>
  <dcterms:modified xsi:type="dcterms:W3CDTF">2023-04-21T03:57:00Z</dcterms:modified>
</cp:coreProperties>
</file>